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1661FCD5" w:rsidR="005B549F" w:rsidRDefault="00E9243F" w:rsidP="00464C0D">
      <w:pPr>
        <w:pStyle w:val="Title"/>
      </w:pPr>
      <w:r>
        <w:t>Equipment Study</w:t>
      </w:r>
    </w:p>
    <w:p w14:paraId="7952458F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C512F2">
        <w:rPr>
          <w:rFonts w:eastAsia="Times New Roman" w:cstheme="minorHAnsi"/>
          <w:b/>
          <w:sz w:val="24"/>
          <w:szCs w:val="24"/>
        </w:rPr>
        <w:t>Tillage Equipment Study on Disks</w:t>
      </w:r>
    </w:p>
    <w:p w14:paraId="644373C3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ABCE093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What is the equipment number for the disk being studied?</w:t>
      </w:r>
    </w:p>
    <w:p w14:paraId="0B002DFD" w14:textId="59ACD408" w:rsidR="00C512F2" w:rsidRDefault="00C512F2" w:rsidP="00C512F2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564F26B3" w14:textId="77777777" w:rsidR="00C512F2" w:rsidRPr="00C512F2" w:rsidRDefault="00C512F2" w:rsidP="00C512F2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20F0FA6F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Who is the manufacturer and what is the model of the disk?</w:t>
      </w:r>
    </w:p>
    <w:p w14:paraId="57C43EA7" w14:textId="2A891068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74738A6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EA46DB4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What is the type of disk?</w:t>
      </w:r>
    </w:p>
    <w:p w14:paraId="25114E7C" w14:textId="7F576A04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78B28EB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3FCB873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What is the proper use of this disk?</w:t>
      </w:r>
    </w:p>
    <w:p w14:paraId="313CDF9B" w14:textId="38F2DBA1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7E088BA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75B1042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What is the size of the basic frame?</w:t>
      </w:r>
    </w:p>
    <w:p w14:paraId="4B8B6A60" w14:textId="076CECA4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8BEFB8F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E7CB9C5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What is the size of the hitch mechanism?</w:t>
      </w:r>
    </w:p>
    <w:p w14:paraId="51EF8CB0" w14:textId="35AE9F68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7262955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DF518C5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What is the effective size of this disk?</w:t>
      </w:r>
    </w:p>
    <w:p w14:paraId="6EC43FCA" w14:textId="2EF19886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57518E3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9D01CE5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What size are the blades?</w:t>
      </w:r>
    </w:p>
    <w:p w14:paraId="3FF1686A" w14:textId="3C757526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11C0741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B3F81A7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What size should the blades be for this disk?</w:t>
      </w:r>
    </w:p>
    <w:p w14:paraId="3E5DA0A9" w14:textId="45C74534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8B6B582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8E947B1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What is the spacing of the blades?</w:t>
      </w:r>
    </w:p>
    <w:p w14:paraId="1870120B" w14:textId="0732BCA4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07B87AA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E70E114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What is the size of the axle?</w:t>
      </w:r>
    </w:p>
    <w:p w14:paraId="6B776EC4" w14:textId="23434CC4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7E4AF0D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FE13F60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Does this disk have scrapers?</w:t>
      </w:r>
    </w:p>
    <w:p w14:paraId="5F492E8C" w14:textId="6C00CF1F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616DA8F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58BA78C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What is the size of hydraulic lift cylinder?</w:t>
      </w:r>
    </w:p>
    <w:p w14:paraId="29A774E9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83CDA53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lastRenderedPageBreak/>
        <w:t>What type of depth regulating system does this disk use?</w:t>
      </w:r>
    </w:p>
    <w:p w14:paraId="71906729" w14:textId="34666585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7517675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BD274E6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Is there a transport lock up system?</w:t>
      </w:r>
    </w:p>
    <w:p w14:paraId="63DB6FB3" w14:textId="029F40F9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28C4655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458FF30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What are the wear points on this unit?</w:t>
      </w:r>
    </w:p>
    <w:p w14:paraId="1542DA7D" w14:textId="0502D200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83F08CA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0C49F3D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How is lubrication accomplished on this unit?</w:t>
      </w:r>
    </w:p>
    <w:p w14:paraId="521DB8FB" w14:textId="225EEB2C" w:rsid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E70B1BB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94E5C82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List any problems that this unit has.</w:t>
      </w:r>
    </w:p>
    <w:p w14:paraId="2E3FD393" w14:textId="77777777" w:rsidR="00C512F2" w:rsidRPr="00C512F2" w:rsidRDefault="00C512F2" w:rsidP="00C512F2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61A47AE7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E0BDB36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7E5AB04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0DE90CB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5659B81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60B82F3" w14:textId="77777777" w:rsidR="00C512F2" w:rsidRPr="00C512F2" w:rsidRDefault="00C512F2" w:rsidP="00C512F2">
      <w:pPr>
        <w:numPr>
          <w:ilvl w:val="0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Locate the following parts on the disk:</w:t>
      </w:r>
    </w:p>
    <w:p w14:paraId="02AB6B04" w14:textId="77777777" w:rsidR="00C512F2" w:rsidRPr="00C512F2" w:rsidRDefault="00C512F2" w:rsidP="00C512F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535178D" w14:textId="77777777" w:rsidR="00C512F2" w:rsidRPr="00C512F2" w:rsidRDefault="00C512F2" w:rsidP="00C512F2">
      <w:pPr>
        <w:numPr>
          <w:ilvl w:val="1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Main frame</w:t>
      </w:r>
    </w:p>
    <w:p w14:paraId="60D53E4F" w14:textId="77777777" w:rsidR="00C512F2" w:rsidRPr="00C512F2" w:rsidRDefault="00C512F2" w:rsidP="00C512F2">
      <w:pPr>
        <w:numPr>
          <w:ilvl w:val="1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Disk gang frame</w:t>
      </w:r>
    </w:p>
    <w:p w14:paraId="6FC45579" w14:textId="77777777" w:rsidR="00C512F2" w:rsidRPr="00C512F2" w:rsidRDefault="00C512F2" w:rsidP="00C512F2">
      <w:pPr>
        <w:numPr>
          <w:ilvl w:val="1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Disk blades</w:t>
      </w:r>
    </w:p>
    <w:p w14:paraId="5A0FEC61" w14:textId="77777777" w:rsidR="00C512F2" w:rsidRPr="00C512F2" w:rsidRDefault="00C512F2" w:rsidP="00C512F2">
      <w:pPr>
        <w:numPr>
          <w:ilvl w:val="1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Axle</w:t>
      </w:r>
    </w:p>
    <w:p w14:paraId="2FEC34F5" w14:textId="77777777" w:rsidR="00C512F2" w:rsidRPr="00C512F2" w:rsidRDefault="00C512F2" w:rsidP="00C512F2">
      <w:pPr>
        <w:numPr>
          <w:ilvl w:val="1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Spools</w:t>
      </w:r>
    </w:p>
    <w:p w14:paraId="13B86E2D" w14:textId="77777777" w:rsidR="00C512F2" w:rsidRPr="00C512F2" w:rsidRDefault="00C512F2" w:rsidP="00C512F2">
      <w:pPr>
        <w:numPr>
          <w:ilvl w:val="1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Standards</w:t>
      </w:r>
    </w:p>
    <w:p w14:paraId="25677FA7" w14:textId="77777777" w:rsidR="00C512F2" w:rsidRPr="00C512F2" w:rsidRDefault="00C512F2" w:rsidP="00C512F2">
      <w:pPr>
        <w:numPr>
          <w:ilvl w:val="1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Gang bearings</w:t>
      </w:r>
    </w:p>
    <w:p w14:paraId="0E98F234" w14:textId="77777777" w:rsidR="00C512F2" w:rsidRPr="00C512F2" w:rsidRDefault="00C512F2" w:rsidP="00C512F2">
      <w:pPr>
        <w:numPr>
          <w:ilvl w:val="1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Leveling system</w:t>
      </w:r>
    </w:p>
    <w:p w14:paraId="1C9061C6" w14:textId="77777777" w:rsidR="00C512F2" w:rsidRPr="00C512F2" w:rsidRDefault="00C512F2" w:rsidP="00C512F2">
      <w:pPr>
        <w:numPr>
          <w:ilvl w:val="1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 xml:space="preserve">Tongue hitch </w:t>
      </w:r>
    </w:p>
    <w:p w14:paraId="6A03BB33" w14:textId="77777777" w:rsidR="00C512F2" w:rsidRPr="00C512F2" w:rsidRDefault="00C512F2" w:rsidP="00C512F2">
      <w:pPr>
        <w:numPr>
          <w:ilvl w:val="1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Drawbar or cross bar hitch</w:t>
      </w:r>
    </w:p>
    <w:p w14:paraId="2C317E4D" w14:textId="77777777" w:rsidR="00C512F2" w:rsidRPr="00C512F2" w:rsidRDefault="00C512F2" w:rsidP="00C512F2">
      <w:pPr>
        <w:numPr>
          <w:ilvl w:val="1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Hydraulic cylinder</w:t>
      </w:r>
    </w:p>
    <w:p w14:paraId="01C72399" w14:textId="77777777" w:rsidR="00C512F2" w:rsidRPr="00C512F2" w:rsidRDefault="00C512F2" w:rsidP="00C512F2">
      <w:pPr>
        <w:numPr>
          <w:ilvl w:val="1"/>
          <w:numId w:val="38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C512F2">
        <w:rPr>
          <w:rFonts w:eastAsia="Times New Roman" w:cstheme="minorHAnsi"/>
          <w:sz w:val="24"/>
          <w:szCs w:val="24"/>
        </w:rPr>
        <w:t>Scrapers</w:t>
      </w:r>
    </w:p>
    <w:p w14:paraId="482D36FE" w14:textId="4FAD4CF8" w:rsidR="00C512F2" w:rsidRPr="00C512F2" w:rsidRDefault="00C512F2" w:rsidP="00C512F2">
      <w:r w:rsidRPr="00C512F2">
        <w:rPr>
          <w:rFonts w:eastAsia="Times New Roman" w:cstheme="minorHAnsi"/>
          <w:sz w:val="24"/>
          <w:szCs w:val="24"/>
        </w:rPr>
        <w:tab/>
      </w:r>
      <w:r w:rsidRPr="00C5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5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5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512F2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C512F2" w:rsidRPr="00C512F2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FC690" w14:textId="77777777" w:rsidR="00B03D09" w:rsidRDefault="00B03D09" w:rsidP="00CD71D0">
      <w:pPr>
        <w:spacing w:after="0" w:line="240" w:lineRule="auto"/>
      </w:pPr>
      <w:r>
        <w:separator/>
      </w:r>
    </w:p>
  </w:endnote>
  <w:endnote w:type="continuationSeparator" w:id="0">
    <w:p w14:paraId="10806BD4" w14:textId="77777777" w:rsidR="00B03D09" w:rsidRDefault="00B03D09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3DDC67F8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6F5079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D772E" w14:textId="77777777" w:rsidR="00B03D09" w:rsidRDefault="00B03D09" w:rsidP="00CD71D0">
      <w:pPr>
        <w:spacing w:after="0" w:line="240" w:lineRule="auto"/>
      </w:pPr>
      <w:r>
        <w:separator/>
      </w:r>
    </w:p>
  </w:footnote>
  <w:footnote w:type="continuationSeparator" w:id="0">
    <w:p w14:paraId="0E273A43" w14:textId="77777777" w:rsidR="00B03D09" w:rsidRDefault="00B03D09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7A3F49FD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C512F2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6"/>
  </w:num>
  <w:num w:numId="2" w16cid:durableId="532883076">
    <w:abstractNumId w:val="23"/>
  </w:num>
  <w:num w:numId="3" w16cid:durableId="1688143260">
    <w:abstractNumId w:val="17"/>
  </w:num>
  <w:num w:numId="4" w16cid:durableId="320041939">
    <w:abstractNumId w:val="15"/>
  </w:num>
  <w:num w:numId="5" w16cid:durableId="1238786984">
    <w:abstractNumId w:val="26"/>
  </w:num>
  <w:num w:numId="6" w16cid:durableId="1532037393">
    <w:abstractNumId w:val="29"/>
  </w:num>
  <w:num w:numId="7" w16cid:durableId="1269655105">
    <w:abstractNumId w:val="16"/>
  </w:num>
  <w:num w:numId="8" w16cid:durableId="1093161213">
    <w:abstractNumId w:val="33"/>
  </w:num>
  <w:num w:numId="9" w16cid:durableId="1867138649">
    <w:abstractNumId w:val="12"/>
  </w:num>
  <w:num w:numId="10" w16cid:durableId="1619291114">
    <w:abstractNumId w:val="3"/>
  </w:num>
  <w:num w:numId="11" w16cid:durableId="234248285">
    <w:abstractNumId w:val="18"/>
  </w:num>
  <w:num w:numId="12" w16cid:durableId="709308004">
    <w:abstractNumId w:val="30"/>
  </w:num>
  <w:num w:numId="13" w16cid:durableId="33119727">
    <w:abstractNumId w:val="37"/>
  </w:num>
  <w:num w:numId="14" w16cid:durableId="1983919531">
    <w:abstractNumId w:val="25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20"/>
  </w:num>
  <w:num w:numId="18" w16cid:durableId="980622018">
    <w:abstractNumId w:val="8"/>
  </w:num>
  <w:num w:numId="19" w16cid:durableId="720783968">
    <w:abstractNumId w:val="11"/>
  </w:num>
  <w:num w:numId="20" w16cid:durableId="2001038560">
    <w:abstractNumId w:val="19"/>
  </w:num>
  <w:num w:numId="21" w16cid:durableId="1115753626">
    <w:abstractNumId w:val="28"/>
  </w:num>
  <w:num w:numId="22" w16cid:durableId="1316565486">
    <w:abstractNumId w:val="14"/>
  </w:num>
  <w:num w:numId="23" w16cid:durableId="1283463573">
    <w:abstractNumId w:val="9"/>
  </w:num>
  <w:num w:numId="24" w16cid:durableId="1664889169">
    <w:abstractNumId w:val="24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10"/>
  </w:num>
  <w:num w:numId="28" w16cid:durableId="1864631475">
    <w:abstractNumId w:val="21"/>
  </w:num>
  <w:num w:numId="29" w16cid:durableId="1719087050">
    <w:abstractNumId w:val="34"/>
  </w:num>
  <w:num w:numId="30" w16cid:durableId="818496982">
    <w:abstractNumId w:val="22"/>
  </w:num>
  <w:num w:numId="31" w16cid:durableId="510609942">
    <w:abstractNumId w:val="27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5"/>
  </w:num>
  <w:num w:numId="35" w16cid:durableId="1110469193">
    <w:abstractNumId w:val="7"/>
  </w:num>
  <w:num w:numId="36" w16cid:durableId="1952394740">
    <w:abstractNumId w:val="13"/>
  </w:num>
  <w:num w:numId="37" w16cid:durableId="459302872">
    <w:abstractNumId w:val="32"/>
  </w:num>
  <w:num w:numId="38" w16cid:durableId="173979056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95BE9"/>
    <w:rsid w:val="000E6131"/>
    <w:rsid w:val="00102AFC"/>
    <w:rsid w:val="00132629"/>
    <w:rsid w:val="00183F44"/>
    <w:rsid w:val="00207B0D"/>
    <w:rsid w:val="00212093"/>
    <w:rsid w:val="00213D42"/>
    <w:rsid w:val="00266CF0"/>
    <w:rsid w:val="002A48D2"/>
    <w:rsid w:val="002E0F41"/>
    <w:rsid w:val="003A273B"/>
    <w:rsid w:val="003C5B2F"/>
    <w:rsid w:val="003D08B5"/>
    <w:rsid w:val="00464C0D"/>
    <w:rsid w:val="005B549F"/>
    <w:rsid w:val="005D16B1"/>
    <w:rsid w:val="00654ECF"/>
    <w:rsid w:val="00656E6A"/>
    <w:rsid w:val="00672761"/>
    <w:rsid w:val="006F5079"/>
    <w:rsid w:val="00726CDC"/>
    <w:rsid w:val="007A1A7A"/>
    <w:rsid w:val="00807F4B"/>
    <w:rsid w:val="00977AF9"/>
    <w:rsid w:val="00992739"/>
    <w:rsid w:val="00A9258A"/>
    <w:rsid w:val="00B03D09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2022-09-06T20:05:00Z</dcterms:created>
  <dcterms:modified xsi:type="dcterms:W3CDTF">2022-09-06T20:05:00Z</dcterms:modified>
</cp:coreProperties>
</file>